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F22" w:rsidRPr="00310DC1" w:rsidRDefault="009C0F22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9C0F22" w:rsidRPr="00DB72EF" w:rsidRDefault="009C0F22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9C0F22" w:rsidRPr="00DB72EF" w:rsidRDefault="009C0F22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9C0F22" w:rsidRPr="00DB72EF" w:rsidRDefault="009C0F22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9C0F22" w:rsidRPr="00DB72EF" w:rsidRDefault="009C0F22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9C0F22" w:rsidRPr="00DB72EF" w:rsidRDefault="009C0F22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9C0F22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9C0F22" w:rsidRPr="00DB72EF" w:rsidRDefault="009C0F22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9C0F22" w:rsidRDefault="009C0F22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9C0F22" w:rsidRPr="00DB72EF" w:rsidRDefault="009C0F22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9C0F22" w:rsidRPr="00DB72EF" w:rsidRDefault="009C0F22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9C0F22" w:rsidRPr="00DB72EF" w:rsidRDefault="009C0F22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9C0F22" w:rsidRPr="00DB72EF" w:rsidRDefault="009C0F22">
      <w:pPr>
        <w:autoSpaceDE/>
        <w:jc w:val="both"/>
        <w:rPr>
          <w:b/>
          <w:i/>
          <w:color w:val="auto"/>
          <w:lang w:eastAsia="ar-SA"/>
        </w:rPr>
      </w:pPr>
    </w:p>
    <w:p w:rsidR="009C0F22" w:rsidRDefault="009C0F22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9C0F22" w:rsidRDefault="009C0F22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9C0F22" w:rsidRPr="00DB72EF" w:rsidRDefault="009C0F22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C0F22" w:rsidRPr="00DB72EF" w:rsidRDefault="009C0F22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9C0F22" w:rsidRPr="00DB72EF" w:rsidRDefault="009C0F22" w:rsidP="00E266AA">
      <w:pPr>
        <w:autoSpaceDE/>
        <w:rPr>
          <w:i/>
          <w:color w:val="auto"/>
          <w:lang w:eastAsia="ar-SA"/>
        </w:rPr>
      </w:pPr>
    </w:p>
    <w:p w:rsidR="009C0F22" w:rsidRDefault="009C0F22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9C0F22" w:rsidRPr="00D129FC" w:rsidRDefault="009C0F22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9C0F22" w:rsidRPr="00B275A6" w:rsidRDefault="009C0F22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9C0F22" w:rsidRPr="00A02DF2" w:rsidRDefault="009C0F22" w:rsidP="00310DC1">
      <w:pPr>
        <w:suppressAutoHyphens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pl-PL"/>
        </w:rPr>
      </w:pPr>
      <w:r w:rsidRPr="003222B5">
        <w:rPr>
          <w:b/>
          <w:color w:val="auto"/>
          <w:sz w:val="28"/>
          <w:szCs w:val="28"/>
          <w:lang w:eastAsia="ar-SA"/>
        </w:rPr>
        <w:t>„</w:t>
      </w:r>
      <w:r w:rsidRPr="003222B5">
        <w:rPr>
          <w:b/>
          <w:color w:val="auto"/>
          <w:sz w:val="32"/>
          <w:szCs w:val="32"/>
        </w:rPr>
        <w:t>Jedno miejsce, wiele możliwości – modernizacja i doposażenie Sali wiejskiej w Lasocicach</w:t>
      </w:r>
      <w:r w:rsidRPr="003222B5">
        <w:rPr>
          <w:b/>
          <w:color w:val="auto"/>
          <w:sz w:val="28"/>
          <w:szCs w:val="28"/>
          <w:lang w:eastAsia="ar-SA"/>
        </w:rPr>
        <w:t>”</w:t>
      </w:r>
    </w:p>
    <w:p w:rsidR="009C0F22" w:rsidRPr="00E23FD0" w:rsidRDefault="009C0F22">
      <w:pPr>
        <w:autoSpaceDE/>
        <w:jc w:val="both"/>
        <w:rPr>
          <w:color w:val="auto"/>
          <w:lang w:eastAsia="ar-SA"/>
        </w:rPr>
      </w:pPr>
    </w:p>
    <w:p w:rsidR="009C0F22" w:rsidRPr="00DB72EF" w:rsidRDefault="009C0F22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9C0F22" w:rsidRPr="00DB72EF" w:rsidRDefault="009C0F22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9C0F22" w:rsidRPr="00DB72EF" w:rsidRDefault="009C0F22">
      <w:pPr>
        <w:autoSpaceDE/>
        <w:jc w:val="both"/>
        <w:rPr>
          <w:lang w:eastAsia="ar-SA"/>
        </w:rPr>
      </w:pPr>
    </w:p>
    <w:p w:rsidR="009C0F22" w:rsidRPr="00DB72EF" w:rsidRDefault="009C0F22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9C0F22" w:rsidRPr="00FF406D" w:rsidRDefault="009C0F22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9C0F22" w:rsidRPr="00DB72EF" w:rsidRDefault="009C0F22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9C0F22" w:rsidRPr="002A3B44" w:rsidRDefault="009C0F22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9C0F22" w:rsidRDefault="009C0F22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9C0F22" w:rsidRDefault="009C0F22" w:rsidP="00310DC1">
      <w:pPr>
        <w:jc w:val="both"/>
        <w:rPr>
          <w:b/>
          <w:i/>
          <w:color w:val="auto"/>
          <w:lang w:eastAsia="ar-SA"/>
        </w:rPr>
      </w:pPr>
    </w:p>
    <w:p w:rsidR="009C0F22" w:rsidRDefault="009C0F22" w:rsidP="00310DC1">
      <w:pPr>
        <w:jc w:val="both"/>
        <w:rPr>
          <w:b/>
          <w:i/>
          <w:color w:val="FF0000"/>
          <w:lang w:eastAsia="ar-SA"/>
        </w:rPr>
      </w:pPr>
    </w:p>
    <w:p w:rsidR="009C0F22" w:rsidRDefault="009C0F22" w:rsidP="00310DC1">
      <w:pPr>
        <w:jc w:val="both"/>
        <w:rPr>
          <w:b/>
          <w:i/>
          <w:color w:val="FF0000"/>
          <w:lang w:eastAsia="ar-SA"/>
        </w:rPr>
      </w:pPr>
    </w:p>
    <w:p w:rsidR="009C0F22" w:rsidRPr="00581979" w:rsidRDefault="009C0F22" w:rsidP="00581979">
      <w:pPr>
        <w:jc w:val="both"/>
        <w:rPr>
          <w:b/>
          <w:i/>
          <w:color w:val="FF0000"/>
          <w:lang w:eastAsia="ar-SA"/>
        </w:rPr>
      </w:pPr>
    </w:p>
    <w:p w:rsidR="009C0F22" w:rsidRPr="00581979" w:rsidRDefault="009C0F22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9C0F22" w:rsidRPr="00581979" w:rsidRDefault="009C0F22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9C0F22" w:rsidRPr="00581979" w:rsidRDefault="009C0F22" w:rsidP="00581979">
      <w:pPr>
        <w:jc w:val="both"/>
        <w:rPr>
          <w:iCs/>
          <w:color w:val="FF0000"/>
          <w:sz w:val="22"/>
          <w:szCs w:val="22"/>
        </w:rPr>
      </w:pPr>
    </w:p>
    <w:p w:rsidR="009C0F22" w:rsidRPr="00581979" w:rsidRDefault="009C0F22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9C0F22" w:rsidRPr="00581979" w:rsidRDefault="009C0F22" w:rsidP="00581979">
      <w:pPr>
        <w:jc w:val="both"/>
        <w:rPr>
          <w:iCs/>
          <w:color w:val="FF0000"/>
          <w:sz w:val="22"/>
          <w:szCs w:val="22"/>
        </w:rPr>
      </w:pPr>
    </w:p>
    <w:p w:rsidR="009C0F22" w:rsidRPr="00581979" w:rsidRDefault="009C0F22" w:rsidP="00581979">
      <w:pPr>
        <w:rPr>
          <w:color w:val="FF0000"/>
          <w:sz w:val="22"/>
          <w:szCs w:val="22"/>
          <w:lang w:eastAsia="pl-PL"/>
        </w:rPr>
      </w:pPr>
    </w:p>
    <w:p w:rsidR="009C0F22" w:rsidRPr="00275008" w:rsidRDefault="009C0F22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275008">
        <w:rPr>
          <w:bCs/>
          <w:iCs/>
          <w:color w:val="FF0000"/>
          <w:sz w:val="22"/>
          <w:szCs w:val="22"/>
          <w:lang w:eastAsia="pl-PL"/>
        </w:rPr>
        <w:t>UWAGA!</w:t>
      </w:r>
    </w:p>
    <w:p w:rsidR="009C0F22" w:rsidRPr="00581979" w:rsidRDefault="009C0F22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275008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9C0F22" w:rsidRPr="00581979" w:rsidRDefault="009C0F22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9C0F22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F22" w:rsidRDefault="009C0F22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9C0F22" w:rsidRDefault="009C0F22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F22" w:rsidRDefault="009C0F22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9C0F22" w:rsidRDefault="009C0F22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F22" w:rsidRDefault="009C0F22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>Znak sprawy</w:t>
    </w:r>
    <w:r w:rsidRPr="008B62BE">
      <w:rPr>
        <w:lang w:eastAsia="ar-SA"/>
      </w:rPr>
      <w:t xml:space="preserve">: </w:t>
    </w:r>
    <w:r w:rsidRPr="008B62BE">
      <w:rPr>
        <w:color w:val="auto"/>
        <w:lang w:eastAsia="ar-SA"/>
      </w:rPr>
      <w:t>P.271.</w:t>
    </w:r>
    <w:r>
      <w:rPr>
        <w:color w:val="auto"/>
        <w:lang w:eastAsia="ar-SA"/>
      </w:rPr>
      <w:t>23</w:t>
    </w:r>
    <w:r w:rsidRPr="008B62BE">
      <w:rPr>
        <w:color w:val="auto"/>
        <w:lang w:eastAsia="ar-SA"/>
      </w:rPr>
      <w:t>.2026</w:t>
    </w:r>
    <w:r w:rsidRPr="001A5CF0">
      <w:rPr>
        <w:color w:val="auto"/>
        <w:lang w:eastAsia="ar-SA"/>
      </w:rPr>
      <w:t xml:space="preserve">   </w:t>
    </w:r>
    <w:r w:rsidRPr="005A2F13">
      <w:rPr>
        <w:color w:val="auto"/>
        <w:lang w:eastAsia="ar-SA"/>
      </w:rPr>
      <w:t xml:space="preserve">   </w:t>
    </w:r>
    <w:r>
      <w:rPr>
        <w:lang w:eastAsia="ar-SA"/>
      </w:rPr>
      <w:t xml:space="preserve">                                              </w:t>
    </w:r>
  </w:p>
  <w:p w:rsidR="009C0F22" w:rsidRDefault="009C0F22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8155C"/>
    <w:rsid w:val="0008688C"/>
    <w:rsid w:val="00093BFE"/>
    <w:rsid w:val="00094CB3"/>
    <w:rsid w:val="00094E1B"/>
    <w:rsid w:val="000A3330"/>
    <w:rsid w:val="000B19FF"/>
    <w:rsid w:val="000B2F36"/>
    <w:rsid w:val="000C391C"/>
    <w:rsid w:val="000D05AC"/>
    <w:rsid w:val="000D369C"/>
    <w:rsid w:val="000E45E2"/>
    <w:rsid w:val="000F36AD"/>
    <w:rsid w:val="000F41A6"/>
    <w:rsid w:val="000F59D2"/>
    <w:rsid w:val="00105DA1"/>
    <w:rsid w:val="00111837"/>
    <w:rsid w:val="00114648"/>
    <w:rsid w:val="00134442"/>
    <w:rsid w:val="0014606D"/>
    <w:rsid w:val="001632BC"/>
    <w:rsid w:val="00163D11"/>
    <w:rsid w:val="00166A71"/>
    <w:rsid w:val="00173DC0"/>
    <w:rsid w:val="001874C7"/>
    <w:rsid w:val="00194C7F"/>
    <w:rsid w:val="001A5CF0"/>
    <w:rsid w:val="001B10EE"/>
    <w:rsid w:val="001B1F6D"/>
    <w:rsid w:val="001B3186"/>
    <w:rsid w:val="001C2F53"/>
    <w:rsid w:val="001D3EBA"/>
    <w:rsid w:val="001D4984"/>
    <w:rsid w:val="001D4AA2"/>
    <w:rsid w:val="001D6D1D"/>
    <w:rsid w:val="001E100B"/>
    <w:rsid w:val="001E6FE0"/>
    <w:rsid w:val="00207DC4"/>
    <w:rsid w:val="00213032"/>
    <w:rsid w:val="0021519A"/>
    <w:rsid w:val="00220B20"/>
    <w:rsid w:val="0023685D"/>
    <w:rsid w:val="0024124D"/>
    <w:rsid w:val="0025432C"/>
    <w:rsid w:val="00257530"/>
    <w:rsid w:val="002641C7"/>
    <w:rsid w:val="00266115"/>
    <w:rsid w:val="00275008"/>
    <w:rsid w:val="00280791"/>
    <w:rsid w:val="00293815"/>
    <w:rsid w:val="00295A07"/>
    <w:rsid w:val="00297F94"/>
    <w:rsid w:val="002A3B44"/>
    <w:rsid w:val="002B3EDD"/>
    <w:rsid w:val="002C36C1"/>
    <w:rsid w:val="002C59A2"/>
    <w:rsid w:val="00300FF2"/>
    <w:rsid w:val="00310DC1"/>
    <w:rsid w:val="00311E8E"/>
    <w:rsid w:val="003222B5"/>
    <w:rsid w:val="00322BE8"/>
    <w:rsid w:val="00323B5D"/>
    <w:rsid w:val="00327870"/>
    <w:rsid w:val="003309D0"/>
    <w:rsid w:val="00353F7A"/>
    <w:rsid w:val="00361872"/>
    <w:rsid w:val="0036275A"/>
    <w:rsid w:val="00363CE9"/>
    <w:rsid w:val="003828B3"/>
    <w:rsid w:val="00383B03"/>
    <w:rsid w:val="003844DC"/>
    <w:rsid w:val="00393F26"/>
    <w:rsid w:val="00394C71"/>
    <w:rsid w:val="003953A8"/>
    <w:rsid w:val="003C4ADC"/>
    <w:rsid w:val="003C7B1C"/>
    <w:rsid w:val="003D1D8F"/>
    <w:rsid w:val="003E0FF8"/>
    <w:rsid w:val="003E5C74"/>
    <w:rsid w:val="003F7685"/>
    <w:rsid w:val="004045BB"/>
    <w:rsid w:val="00464864"/>
    <w:rsid w:val="0046708D"/>
    <w:rsid w:val="0047136F"/>
    <w:rsid w:val="004736B8"/>
    <w:rsid w:val="00480D31"/>
    <w:rsid w:val="004901B3"/>
    <w:rsid w:val="004A4E7D"/>
    <w:rsid w:val="004A6002"/>
    <w:rsid w:val="004B18F2"/>
    <w:rsid w:val="004C2900"/>
    <w:rsid w:val="004C6DC8"/>
    <w:rsid w:val="004D1FB5"/>
    <w:rsid w:val="004D4FDA"/>
    <w:rsid w:val="004F34DC"/>
    <w:rsid w:val="00500BE5"/>
    <w:rsid w:val="00501057"/>
    <w:rsid w:val="00501A30"/>
    <w:rsid w:val="005055E4"/>
    <w:rsid w:val="005066D0"/>
    <w:rsid w:val="00523C16"/>
    <w:rsid w:val="00535B28"/>
    <w:rsid w:val="00537013"/>
    <w:rsid w:val="00542CCB"/>
    <w:rsid w:val="00544E5B"/>
    <w:rsid w:val="005570A0"/>
    <w:rsid w:val="00572248"/>
    <w:rsid w:val="005765D3"/>
    <w:rsid w:val="00581979"/>
    <w:rsid w:val="0058748E"/>
    <w:rsid w:val="00593052"/>
    <w:rsid w:val="005A2F13"/>
    <w:rsid w:val="005B0CC2"/>
    <w:rsid w:val="005B2717"/>
    <w:rsid w:val="005C3003"/>
    <w:rsid w:val="005D0B41"/>
    <w:rsid w:val="005D5D0E"/>
    <w:rsid w:val="00603453"/>
    <w:rsid w:val="00605249"/>
    <w:rsid w:val="0062259D"/>
    <w:rsid w:val="00623136"/>
    <w:rsid w:val="00630E81"/>
    <w:rsid w:val="00656821"/>
    <w:rsid w:val="00664025"/>
    <w:rsid w:val="006651D7"/>
    <w:rsid w:val="00680191"/>
    <w:rsid w:val="00691796"/>
    <w:rsid w:val="00697D40"/>
    <w:rsid w:val="006B199B"/>
    <w:rsid w:val="006B3647"/>
    <w:rsid w:val="006D04DD"/>
    <w:rsid w:val="006F081B"/>
    <w:rsid w:val="006F12DC"/>
    <w:rsid w:val="00702DD8"/>
    <w:rsid w:val="007203FF"/>
    <w:rsid w:val="0073415D"/>
    <w:rsid w:val="0074453E"/>
    <w:rsid w:val="00764BC2"/>
    <w:rsid w:val="00775069"/>
    <w:rsid w:val="0078014C"/>
    <w:rsid w:val="007A74D4"/>
    <w:rsid w:val="007C7CE9"/>
    <w:rsid w:val="007D339C"/>
    <w:rsid w:val="007D56B4"/>
    <w:rsid w:val="007D6E3F"/>
    <w:rsid w:val="007E3293"/>
    <w:rsid w:val="007E3F00"/>
    <w:rsid w:val="007E4BDB"/>
    <w:rsid w:val="007F099B"/>
    <w:rsid w:val="007F6F4E"/>
    <w:rsid w:val="00822757"/>
    <w:rsid w:val="00827F77"/>
    <w:rsid w:val="008545E2"/>
    <w:rsid w:val="00873F25"/>
    <w:rsid w:val="00884E42"/>
    <w:rsid w:val="00892453"/>
    <w:rsid w:val="008B62BE"/>
    <w:rsid w:val="008E6EF9"/>
    <w:rsid w:val="008F16FD"/>
    <w:rsid w:val="00913649"/>
    <w:rsid w:val="009164EC"/>
    <w:rsid w:val="00917FE5"/>
    <w:rsid w:val="00936FB2"/>
    <w:rsid w:val="00937004"/>
    <w:rsid w:val="00950E54"/>
    <w:rsid w:val="0096478E"/>
    <w:rsid w:val="00984210"/>
    <w:rsid w:val="009924F1"/>
    <w:rsid w:val="00993D75"/>
    <w:rsid w:val="009B1090"/>
    <w:rsid w:val="009B3D24"/>
    <w:rsid w:val="009C0F22"/>
    <w:rsid w:val="009C3757"/>
    <w:rsid w:val="009C3C0F"/>
    <w:rsid w:val="009F6F64"/>
    <w:rsid w:val="00A02DF2"/>
    <w:rsid w:val="00A155C7"/>
    <w:rsid w:val="00A21B06"/>
    <w:rsid w:val="00A31C2F"/>
    <w:rsid w:val="00A43DAF"/>
    <w:rsid w:val="00A50B85"/>
    <w:rsid w:val="00A517AD"/>
    <w:rsid w:val="00A61515"/>
    <w:rsid w:val="00A64A42"/>
    <w:rsid w:val="00A64BC0"/>
    <w:rsid w:val="00A66860"/>
    <w:rsid w:val="00A709C9"/>
    <w:rsid w:val="00A865F4"/>
    <w:rsid w:val="00A95791"/>
    <w:rsid w:val="00AB765E"/>
    <w:rsid w:val="00AD7340"/>
    <w:rsid w:val="00AE3CB6"/>
    <w:rsid w:val="00AE73DB"/>
    <w:rsid w:val="00AF794F"/>
    <w:rsid w:val="00B02810"/>
    <w:rsid w:val="00B07C98"/>
    <w:rsid w:val="00B10CCF"/>
    <w:rsid w:val="00B261BE"/>
    <w:rsid w:val="00B275A6"/>
    <w:rsid w:val="00B30285"/>
    <w:rsid w:val="00B3342F"/>
    <w:rsid w:val="00B54C73"/>
    <w:rsid w:val="00B82E5F"/>
    <w:rsid w:val="00B965EB"/>
    <w:rsid w:val="00BA5C89"/>
    <w:rsid w:val="00BB5858"/>
    <w:rsid w:val="00BB6331"/>
    <w:rsid w:val="00BE52E8"/>
    <w:rsid w:val="00C042CF"/>
    <w:rsid w:val="00C157D1"/>
    <w:rsid w:val="00C17033"/>
    <w:rsid w:val="00C2194E"/>
    <w:rsid w:val="00C24361"/>
    <w:rsid w:val="00C33106"/>
    <w:rsid w:val="00C53A18"/>
    <w:rsid w:val="00C65581"/>
    <w:rsid w:val="00C76270"/>
    <w:rsid w:val="00C8224E"/>
    <w:rsid w:val="00C94C68"/>
    <w:rsid w:val="00CA67EC"/>
    <w:rsid w:val="00CB14A3"/>
    <w:rsid w:val="00CB419D"/>
    <w:rsid w:val="00CC48DD"/>
    <w:rsid w:val="00CC72C6"/>
    <w:rsid w:val="00CF755E"/>
    <w:rsid w:val="00D12638"/>
    <w:rsid w:val="00D129FC"/>
    <w:rsid w:val="00D2180E"/>
    <w:rsid w:val="00D27D2C"/>
    <w:rsid w:val="00D45740"/>
    <w:rsid w:val="00D46125"/>
    <w:rsid w:val="00D534B3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5244"/>
    <w:rsid w:val="00E266AA"/>
    <w:rsid w:val="00E40384"/>
    <w:rsid w:val="00E43244"/>
    <w:rsid w:val="00E53084"/>
    <w:rsid w:val="00E53E26"/>
    <w:rsid w:val="00E61FEB"/>
    <w:rsid w:val="00E73CF3"/>
    <w:rsid w:val="00E82B7A"/>
    <w:rsid w:val="00EB0B94"/>
    <w:rsid w:val="00F00BAC"/>
    <w:rsid w:val="00F06230"/>
    <w:rsid w:val="00F116E3"/>
    <w:rsid w:val="00F12B0F"/>
    <w:rsid w:val="00F203A3"/>
    <w:rsid w:val="00F35E94"/>
    <w:rsid w:val="00F45E14"/>
    <w:rsid w:val="00F53668"/>
    <w:rsid w:val="00F7205D"/>
    <w:rsid w:val="00F74737"/>
    <w:rsid w:val="00F90D39"/>
    <w:rsid w:val="00FA2F76"/>
    <w:rsid w:val="00FB1D7C"/>
    <w:rsid w:val="00FC3475"/>
    <w:rsid w:val="00FC34FE"/>
    <w:rsid w:val="00FC645B"/>
    <w:rsid w:val="00FC6DDC"/>
    <w:rsid w:val="00FF220B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48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2</Pages>
  <Words>374</Words>
  <Characters>2250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57</cp:revision>
  <dcterms:created xsi:type="dcterms:W3CDTF">2021-04-20T12:35:00Z</dcterms:created>
  <dcterms:modified xsi:type="dcterms:W3CDTF">2026-07-09T09:35:00Z</dcterms:modified>
</cp:coreProperties>
</file>